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810B3">
        <w:rPr>
          <w:rFonts w:ascii="Arial" w:hAnsi="Arial" w:cs="Arial"/>
          <w:b/>
          <w:caps/>
          <w:sz w:val="28"/>
          <w:szCs w:val="28"/>
        </w:rPr>
        <w:t>11</w:t>
      </w:r>
      <w:r w:rsidR="00AC6001">
        <w:rPr>
          <w:rFonts w:ascii="Arial" w:hAnsi="Arial" w:cs="Arial"/>
          <w:b/>
          <w:caps/>
          <w:sz w:val="28"/>
          <w:szCs w:val="28"/>
        </w:rPr>
        <w:t>8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105EE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B7AF7" w:rsidP="009D4EC1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</w:t>
            </w:r>
            <w:r w:rsidR="00AA6957">
              <w:rPr>
                <w:rFonts w:ascii="Arial" w:hAnsi="Arial" w:cs="Arial"/>
                <w:sz w:val="20"/>
                <w:szCs w:val="20"/>
              </w:rPr>
              <w:t xml:space="preserve"> o transcurso do Dia </w:t>
            </w:r>
            <w:r w:rsidR="009D4EC1">
              <w:rPr>
                <w:rFonts w:ascii="Arial" w:hAnsi="Arial" w:cs="Arial"/>
                <w:sz w:val="20"/>
                <w:szCs w:val="20"/>
              </w:rPr>
              <w:t>Nacional de Combate ao Abuso e à Exploração Sexual Infantil, 18 de maio</w:t>
            </w:r>
            <w:r w:rsidR="000B79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="00216A80">
        <w:rPr>
          <w:rFonts w:ascii="Arial" w:hAnsi="Arial" w:cs="Arial"/>
        </w:rPr>
        <w:t xml:space="preserve"> </w:t>
      </w:r>
      <w:r w:rsidR="00216A80" w:rsidRPr="00216A80">
        <w:rPr>
          <w:rFonts w:ascii="Arial" w:hAnsi="Arial" w:cs="Arial"/>
        </w:rPr>
        <w:t xml:space="preserve">ao Excelentíssimo Senhor </w:t>
      </w:r>
      <w:smartTag w:uri="schemas-houaiss/mini" w:element="verbetes">
        <w:r w:rsidR="00216A80" w:rsidRPr="00216A80">
          <w:rPr>
            <w:rFonts w:ascii="Arial" w:hAnsi="Arial" w:cs="Arial"/>
          </w:rPr>
          <w:t>Presidente</w:t>
        </w:r>
      </w:smartTag>
      <w:r w:rsidR="00216A80" w:rsidRPr="00216A80">
        <w:rPr>
          <w:rFonts w:ascii="Arial" w:hAnsi="Arial" w:cs="Arial"/>
        </w:rPr>
        <w:t xml:space="preserve"> desta </w:t>
      </w:r>
      <w:smartTag w:uri="schemas-houaiss/mini" w:element="verbetes">
        <w:r w:rsidR="00216A80" w:rsidRPr="00216A80">
          <w:rPr>
            <w:rFonts w:ascii="Arial" w:hAnsi="Arial" w:cs="Arial"/>
          </w:rPr>
          <w:t>Casa</w:t>
        </w:r>
      </w:smartTag>
      <w:r w:rsidR="00216A80" w:rsidRPr="00216A80">
        <w:rPr>
          <w:rFonts w:ascii="Arial" w:hAnsi="Arial" w:cs="Arial"/>
        </w:rPr>
        <w:t xml:space="preserve">, cumpridas as </w:t>
      </w:r>
      <w:smartTag w:uri="schemas-houaiss/mini" w:element="verbetes">
        <w:r w:rsidR="00216A80" w:rsidRPr="00216A80">
          <w:rPr>
            <w:rFonts w:ascii="Arial" w:hAnsi="Arial" w:cs="Arial"/>
          </w:rPr>
          <w:t>formalidades</w:t>
        </w:r>
      </w:smartTag>
      <w:r w:rsidR="00216A80" w:rsidRPr="00216A80">
        <w:rPr>
          <w:rFonts w:ascii="Arial" w:hAnsi="Arial" w:cs="Arial"/>
        </w:rPr>
        <w:t xml:space="preserve"> </w:t>
      </w:r>
      <w:smartTag w:uri="schemas-houaiss/mini" w:element="verbetes">
        <w:r w:rsidR="00216A80" w:rsidRPr="00216A80">
          <w:rPr>
            <w:rFonts w:ascii="Arial" w:hAnsi="Arial" w:cs="Arial"/>
          </w:rPr>
          <w:t>regimentais</w:t>
        </w:r>
      </w:smartTag>
      <w:r w:rsidR="00216A80" w:rsidRPr="00216A80">
        <w:rPr>
          <w:rFonts w:ascii="Arial" w:hAnsi="Arial" w:cs="Arial"/>
        </w:rPr>
        <w:t xml:space="preserve">, seja constado na </w:t>
      </w:r>
      <w:smartTag w:uri="schemas-houaiss/mini" w:element="verbetes">
        <w:r w:rsidR="00216A80" w:rsidRPr="00216A80">
          <w:rPr>
            <w:rFonts w:ascii="Arial" w:hAnsi="Arial" w:cs="Arial"/>
          </w:rPr>
          <w:t>Ata</w:t>
        </w:r>
      </w:smartTag>
      <w:r w:rsidR="00216A80" w:rsidRPr="00216A80">
        <w:rPr>
          <w:rFonts w:ascii="Arial" w:hAnsi="Arial" w:cs="Arial"/>
        </w:rPr>
        <w:t xml:space="preserve"> dos </w:t>
      </w:r>
      <w:smartTag w:uri="schemas-houaiss/mini" w:element="verbetes">
        <w:r w:rsidR="00216A80" w:rsidRPr="00216A80">
          <w:rPr>
            <w:rFonts w:ascii="Arial" w:hAnsi="Arial" w:cs="Arial"/>
          </w:rPr>
          <w:t>trabalhos</w:t>
        </w:r>
      </w:smartTag>
      <w:r w:rsidR="00216A80" w:rsidRPr="00216A80">
        <w:rPr>
          <w:rFonts w:ascii="Arial" w:hAnsi="Arial" w:cs="Arial"/>
        </w:rPr>
        <w:t xml:space="preserve"> desta </w:t>
      </w:r>
      <w:smartTag w:uri="schemas-houaiss/mini" w:element="verbetes">
        <w:r w:rsidR="00216A80" w:rsidRPr="00216A80">
          <w:rPr>
            <w:rFonts w:ascii="Arial" w:hAnsi="Arial" w:cs="Arial"/>
          </w:rPr>
          <w:t>Sessão</w:t>
        </w:r>
      </w:smartTag>
      <w:r w:rsidR="00216A80" w:rsidRPr="00216A80">
        <w:rPr>
          <w:rFonts w:ascii="Arial" w:hAnsi="Arial" w:cs="Arial"/>
        </w:rPr>
        <w:t xml:space="preserve"> o registro</w:t>
      </w:r>
      <w:r w:rsidR="00216A80">
        <w:rPr>
          <w:rFonts w:ascii="Arial" w:hAnsi="Arial" w:cs="Arial"/>
        </w:rPr>
        <w:t xml:space="preserve"> d</w:t>
      </w:r>
      <w:r w:rsidR="009D1FAE">
        <w:rPr>
          <w:rFonts w:ascii="Arial" w:hAnsi="Arial" w:cs="Arial"/>
        </w:rPr>
        <w:t xml:space="preserve">o transcurso </w:t>
      </w:r>
      <w:r w:rsidR="00EA6E64" w:rsidRPr="00EA6E64">
        <w:rPr>
          <w:rFonts w:ascii="Arial" w:hAnsi="Arial" w:cs="Arial"/>
        </w:rPr>
        <w:t>do Dia Nacional de Combate ao Abuso e à Exploração Sexual Infantil, 18 de maio</w:t>
      </w:r>
      <w:r w:rsidR="00BC6353">
        <w:rPr>
          <w:rFonts w:ascii="Arial" w:hAnsi="Arial" w:cs="Arial"/>
        </w:rPr>
        <w:t>.</w:t>
      </w:r>
    </w:p>
    <w:p w:rsidR="00506D54" w:rsidRDefault="006E59CC" w:rsidP="00D66F5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E59CC">
        <w:rPr>
          <w:rFonts w:ascii="Arial" w:hAnsi="Arial" w:cs="Arial"/>
        </w:rPr>
        <w:t>Diante da grande importância dessa data</w:t>
      </w:r>
      <w:r w:rsidR="008B063F">
        <w:rPr>
          <w:rFonts w:ascii="Arial" w:hAnsi="Arial" w:cs="Arial"/>
        </w:rPr>
        <w:t>,</w:t>
      </w:r>
      <w:r w:rsidRPr="006E59CC">
        <w:rPr>
          <w:rFonts w:ascii="Arial" w:hAnsi="Arial" w:cs="Arial"/>
        </w:rPr>
        <w:t xml:space="preserve"> que registra o combate a toda e qualquer exploração contra as crianças e adolescentes do Brasil</w:t>
      </w:r>
      <w:r w:rsidR="00195465">
        <w:rPr>
          <w:rFonts w:ascii="Arial" w:hAnsi="Arial" w:cs="Arial"/>
        </w:rPr>
        <w:t xml:space="preserve">, instituída através </w:t>
      </w:r>
      <w:r w:rsidRPr="006E59CC">
        <w:rPr>
          <w:rFonts w:ascii="Arial" w:hAnsi="Arial" w:cs="Arial"/>
        </w:rPr>
        <w:t xml:space="preserve">da Lei </w:t>
      </w:r>
      <w:r w:rsidR="008B063F">
        <w:rPr>
          <w:rFonts w:ascii="Arial" w:hAnsi="Arial" w:cs="Arial"/>
        </w:rPr>
        <w:t xml:space="preserve">nº </w:t>
      </w:r>
      <w:r w:rsidRPr="006E59CC">
        <w:rPr>
          <w:rFonts w:ascii="Arial" w:hAnsi="Arial" w:cs="Arial"/>
        </w:rPr>
        <w:t xml:space="preserve">9.970/2000, em memória à menina </w:t>
      </w:r>
      <w:proofErr w:type="spellStart"/>
      <w:r w:rsidRPr="006E59CC">
        <w:rPr>
          <w:rFonts w:ascii="Arial" w:hAnsi="Arial" w:cs="Arial"/>
        </w:rPr>
        <w:t>Araceli</w:t>
      </w:r>
      <w:proofErr w:type="spellEnd"/>
      <w:r w:rsidRPr="006E59CC">
        <w:rPr>
          <w:rFonts w:ascii="Arial" w:hAnsi="Arial" w:cs="Arial"/>
        </w:rPr>
        <w:t xml:space="preserve"> Crespo, de 08 anos de idade, que foi sequestrada, violentada e assassinada em 18 de maio de 1973</w:t>
      </w:r>
      <w:r w:rsidR="00195465">
        <w:rPr>
          <w:rFonts w:ascii="Arial" w:hAnsi="Arial" w:cs="Arial"/>
        </w:rPr>
        <w:t xml:space="preserve">, </w:t>
      </w:r>
      <w:r w:rsidRPr="006E59CC">
        <w:rPr>
          <w:rFonts w:ascii="Arial" w:hAnsi="Arial" w:cs="Arial"/>
        </w:rPr>
        <w:t>o Comitê Nacional de Enfrentamento à Violência Sexual de Crianças e Adolescentes incentiva que sejam realizadas ações que visem a</w:t>
      </w:r>
      <w:r w:rsidR="00504F63">
        <w:rPr>
          <w:rFonts w:ascii="Arial" w:hAnsi="Arial" w:cs="Arial"/>
        </w:rPr>
        <w:t xml:space="preserve"> a</w:t>
      </w:r>
      <w:r w:rsidRPr="006E59CC">
        <w:rPr>
          <w:rFonts w:ascii="Arial" w:hAnsi="Arial" w:cs="Arial"/>
        </w:rPr>
        <w:t xml:space="preserve">lertar toda a sociedade </w:t>
      </w:r>
      <w:r w:rsidR="006638C7">
        <w:rPr>
          <w:rFonts w:ascii="Arial" w:hAnsi="Arial" w:cs="Arial"/>
        </w:rPr>
        <w:t xml:space="preserve">brasileira </w:t>
      </w:r>
      <w:r w:rsidRPr="006E59CC">
        <w:rPr>
          <w:rFonts w:ascii="Arial" w:hAnsi="Arial" w:cs="Arial"/>
        </w:rPr>
        <w:t>sobre a necessidade da prevenção à violência sexual</w:t>
      </w:r>
      <w:r w:rsidR="00506D54">
        <w:rPr>
          <w:rFonts w:ascii="Arial" w:hAnsi="Arial" w:cs="Arial"/>
        </w:rPr>
        <w:t>.</w:t>
      </w:r>
    </w:p>
    <w:p w:rsidR="006E59CC" w:rsidRDefault="006E59CC" w:rsidP="00D66F5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E59CC">
        <w:rPr>
          <w:rFonts w:ascii="Arial" w:hAnsi="Arial" w:cs="Arial"/>
        </w:rPr>
        <w:t xml:space="preserve">De acordo com dados da Secretaria de Direitos Humanos, é assustador o número de casos de violência sexual </w:t>
      </w:r>
      <w:r w:rsidR="00601737">
        <w:rPr>
          <w:rFonts w:ascii="Arial" w:hAnsi="Arial" w:cs="Arial"/>
        </w:rPr>
        <w:t xml:space="preserve">cometida </w:t>
      </w:r>
      <w:bookmarkStart w:id="0" w:name="_GoBack"/>
      <w:bookmarkEnd w:id="0"/>
      <w:r w:rsidRPr="006E59CC">
        <w:rPr>
          <w:rFonts w:ascii="Arial" w:hAnsi="Arial" w:cs="Arial"/>
        </w:rPr>
        <w:t>contra crianças e adolescentes no país</w:t>
      </w:r>
      <w:r w:rsidR="008B063F">
        <w:rPr>
          <w:rFonts w:ascii="Arial" w:hAnsi="Arial" w:cs="Arial"/>
        </w:rPr>
        <w:t>; p</w:t>
      </w:r>
      <w:r w:rsidRPr="006E59CC">
        <w:rPr>
          <w:rFonts w:ascii="Arial" w:hAnsi="Arial" w:cs="Arial"/>
        </w:rPr>
        <w:t>or isso, foi criada esta data com o intuito de ajudar a combater este mal que destrói a vida de milhares de jovens todos os anos</w:t>
      </w:r>
      <w:r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A75220" w:rsidRDefault="00A7522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C7ED8">
        <w:rPr>
          <w:rFonts w:ascii="Arial" w:hAnsi="Arial" w:cs="Arial"/>
        </w:rPr>
        <w:t>1</w:t>
      </w:r>
      <w:r w:rsidR="00611FA5">
        <w:rPr>
          <w:rFonts w:ascii="Arial" w:hAnsi="Arial" w:cs="Arial"/>
        </w:rPr>
        <w:t>9</w:t>
      </w:r>
      <w:r w:rsidR="00E85367">
        <w:rPr>
          <w:rFonts w:ascii="Arial" w:hAnsi="Arial" w:cs="Arial"/>
        </w:rPr>
        <w:t xml:space="preserve"> de </w:t>
      </w:r>
      <w:r w:rsidR="009A52DB">
        <w:rPr>
          <w:rFonts w:ascii="Arial" w:hAnsi="Arial" w:cs="Arial"/>
        </w:rPr>
        <w:t>maio</w:t>
      </w:r>
      <w:r w:rsidR="002105EE">
        <w:rPr>
          <w:rFonts w:ascii="Arial" w:hAnsi="Arial" w:cs="Arial"/>
        </w:rPr>
        <w:t xml:space="preserve"> 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B1AF8" w:rsidRPr="00FB1AF8" w:rsidRDefault="00FB1AF8" w:rsidP="00FB1AF8">
      <w:pPr>
        <w:jc w:val="center"/>
        <w:rPr>
          <w:rFonts w:ascii="Arial" w:eastAsia="Calibri" w:hAnsi="Arial" w:cs="Arial"/>
          <w:b/>
          <w:lang w:eastAsia="en-US"/>
        </w:rPr>
      </w:pPr>
      <w:r w:rsidRPr="00FB1AF8">
        <w:rPr>
          <w:rFonts w:ascii="Arial" w:eastAsia="Calibri" w:hAnsi="Arial" w:cs="Arial"/>
          <w:b/>
          <w:lang w:eastAsia="en-US"/>
        </w:rPr>
        <w:t>RONINHA</w:t>
      </w:r>
    </w:p>
    <w:p w:rsidR="00D63C26" w:rsidRPr="00FB1AF8" w:rsidRDefault="00FB1AF8" w:rsidP="00FB1AF8">
      <w:pPr>
        <w:jc w:val="center"/>
        <w:rPr>
          <w:rFonts w:ascii="Arial" w:eastAsia="Calibri" w:hAnsi="Arial" w:cs="Arial"/>
          <w:lang w:eastAsia="en-US"/>
        </w:rPr>
      </w:pPr>
      <w:r w:rsidRPr="00FB1AF8">
        <w:rPr>
          <w:rFonts w:ascii="Arial" w:eastAsia="Calibri" w:hAnsi="Arial" w:cs="Arial"/>
          <w:lang w:eastAsia="en-US"/>
        </w:rPr>
        <w:t>Vereador - PODEMOS</w:t>
      </w:r>
    </w:p>
    <w:sectPr w:rsidR="00D63C26" w:rsidRPr="00FB1AF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5CF" w:rsidRDefault="000F75CF">
      <w:r>
        <w:separator/>
      </w:r>
    </w:p>
  </w:endnote>
  <w:endnote w:type="continuationSeparator" w:id="0">
    <w:p w:rsidR="000F75CF" w:rsidRDefault="000F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5CF" w:rsidRDefault="000F75CF">
      <w:r>
        <w:separator/>
      </w:r>
    </w:p>
  </w:footnote>
  <w:footnote w:type="continuationSeparator" w:id="0">
    <w:p w:rsidR="000F75CF" w:rsidRDefault="000F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06D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8463C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276"/>
    <w:rsid w:val="000157A9"/>
    <w:rsid w:val="00017453"/>
    <w:rsid w:val="00020CAF"/>
    <w:rsid w:val="00024FD3"/>
    <w:rsid w:val="00056288"/>
    <w:rsid w:val="0006182D"/>
    <w:rsid w:val="0006399C"/>
    <w:rsid w:val="00065694"/>
    <w:rsid w:val="000665A5"/>
    <w:rsid w:val="00071A38"/>
    <w:rsid w:val="00081C6A"/>
    <w:rsid w:val="00086F85"/>
    <w:rsid w:val="00090D24"/>
    <w:rsid w:val="00094490"/>
    <w:rsid w:val="000958D5"/>
    <w:rsid w:val="00097CAE"/>
    <w:rsid w:val="000B3D08"/>
    <w:rsid w:val="000B670C"/>
    <w:rsid w:val="000B792B"/>
    <w:rsid w:val="000C468F"/>
    <w:rsid w:val="000C7C14"/>
    <w:rsid w:val="000C7CFC"/>
    <w:rsid w:val="000D17F0"/>
    <w:rsid w:val="000D30AE"/>
    <w:rsid w:val="000E762F"/>
    <w:rsid w:val="000F6251"/>
    <w:rsid w:val="000F75CF"/>
    <w:rsid w:val="00106E6E"/>
    <w:rsid w:val="00106F15"/>
    <w:rsid w:val="00116081"/>
    <w:rsid w:val="001204C5"/>
    <w:rsid w:val="00122470"/>
    <w:rsid w:val="001321A1"/>
    <w:rsid w:val="001378BE"/>
    <w:rsid w:val="00144FFF"/>
    <w:rsid w:val="0014591F"/>
    <w:rsid w:val="00150EE2"/>
    <w:rsid w:val="00152AEB"/>
    <w:rsid w:val="00172E81"/>
    <w:rsid w:val="00172ED4"/>
    <w:rsid w:val="0017488D"/>
    <w:rsid w:val="00181CD2"/>
    <w:rsid w:val="001820D4"/>
    <w:rsid w:val="00190491"/>
    <w:rsid w:val="0019257D"/>
    <w:rsid w:val="00195465"/>
    <w:rsid w:val="001A09F2"/>
    <w:rsid w:val="001A119E"/>
    <w:rsid w:val="001A122A"/>
    <w:rsid w:val="001B0773"/>
    <w:rsid w:val="001C1CDA"/>
    <w:rsid w:val="001D2934"/>
    <w:rsid w:val="001E22D5"/>
    <w:rsid w:val="001E4DBB"/>
    <w:rsid w:val="001F13C3"/>
    <w:rsid w:val="001F64F3"/>
    <w:rsid w:val="00204ED7"/>
    <w:rsid w:val="002105EE"/>
    <w:rsid w:val="00216A80"/>
    <w:rsid w:val="002213FA"/>
    <w:rsid w:val="00227012"/>
    <w:rsid w:val="00227A9B"/>
    <w:rsid w:val="00230859"/>
    <w:rsid w:val="00244FBB"/>
    <w:rsid w:val="00253C82"/>
    <w:rsid w:val="00266838"/>
    <w:rsid w:val="002825BA"/>
    <w:rsid w:val="0028463C"/>
    <w:rsid w:val="002A2060"/>
    <w:rsid w:val="002A6372"/>
    <w:rsid w:val="002A7434"/>
    <w:rsid w:val="002C4B2B"/>
    <w:rsid w:val="002C5C70"/>
    <w:rsid w:val="002D0A72"/>
    <w:rsid w:val="002D3D9E"/>
    <w:rsid w:val="002F02DB"/>
    <w:rsid w:val="002F5362"/>
    <w:rsid w:val="002F5B26"/>
    <w:rsid w:val="0030168E"/>
    <w:rsid w:val="003017F6"/>
    <w:rsid w:val="00303309"/>
    <w:rsid w:val="0031584B"/>
    <w:rsid w:val="00317C1A"/>
    <w:rsid w:val="00323F0F"/>
    <w:rsid w:val="00347D5E"/>
    <w:rsid w:val="00377EF5"/>
    <w:rsid w:val="00380160"/>
    <w:rsid w:val="00381797"/>
    <w:rsid w:val="0038232A"/>
    <w:rsid w:val="003848C4"/>
    <w:rsid w:val="003865E7"/>
    <w:rsid w:val="003937E2"/>
    <w:rsid w:val="00394BE8"/>
    <w:rsid w:val="00397FF3"/>
    <w:rsid w:val="003A5F71"/>
    <w:rsid w:val="003A6129"/>
    <w:rsid w:val="003A77BE"/>
    <w:rsid w:val="003B7E13"/>
    <w:rsid w:val="003C7AE8"/>
    <w:rsid w:val="003E0947"/>
    <w:rsid w:val="003E188F"/>
    <w:rsid w:val="003F67F9"/>
    <w:rsid w:val="003F7497"/>
    <w:rsid w:val="003F7F9C"/>
    <w:rsid w:val="00412795"/>
    <w:rsid w:val="00415D49"/>
    <w:rsid w:val="004655DF"/>
    <w:rsid w:val="004656E3"/>
    <w:rsid w:val="00486722"/>
    <w:rsid w:val="00486F2F"/>
    <w:rsid w:val="00487D64"/>
    <w:rsid w:val="00493115"/>
    <w:rsid w:val="004A7FE1"/>
    <w:rsid w:val="004B53F2"/>
    <w:rsid w:val="004B7C7E"/>
    <w:rsid w:val="004C1DCC"/>
    <w:rsid w:val="004C2C30"/>
    <w:rsid w:val="004C6C78"/>
    <w:rsid w:val="004C6DE3"/>
    <w:rsid w:val="004E06ED"/>
    <w:rsid w:val="004E46DA"/>
    <w:rsid w:val="004F2E36"/>
    <w:rsid w:val="004F39E9"/>
    <w:rsid w:val="004F690D"/>
    <w:rsid w:val="004F6A11"/>
    <w:rsid w:val="00504F63"/>
    <w:rsid w:val="00505357"/>
    <w:rsid w:val="005056D5"/>
    <w:rsid w:val="00505FD8"/>
    <w:rsid w:val="00506D54"/>
    <w:rsid w:val="0051160F"/>
    <w:rsid w:val="0051361C"/>
    <w:rsid w:val="00524669"/>
    <w:rsid w:val="00524672"/>
    <w:rsid w:val="00533862"/>
    <w:rsid w:val="00536AA5"/>
    <w:rsid w:val="00537D3E"/>
    <w:rsid w:val="005612EC"/>
    <w:rsid w:val="00564368"/>
    <w:rsid w:val="005763BE"/>
    <w:rsid w:val="0058109A"/>
    <w:rsid w:val="005868AE"/>
    <w:rsid w:val="005A01D0"/>
    <w:rsid w:val="005A03FA"/>
    <w:rsid w:val="005B3D21"/>
    <w:rsid w:val="005B7AF7"/>
    <w:rsid w:val="005C3938"/>
    <w:rsid w:val="005D6108"/>
    <w:rsid w:val="005D702D"/>
    <w:rsid w:val="005E138D"/>
    <w:rsid w:val="005E55F7"/>
    <w:rsid w:val="00601737"/>
    <w:rsid w:val="00606D37"/>
    <w:rsid w:val="00611FA5"/>
    <w:rsid w:val="00624472"/>
    <w:rsid w:val="006426AE"/>
    <w:rsid w:val="00654134"/>
    <w:rsid w:val="00660E56"/>
    <w:rsid w:val="00662C0D"/>
    <w:rsid w:val="006638C7"/>
    <w:rsid w:val="00674F7D"/>
    <w:rsid w:val="00681021"/>
    <w:rsid w:val="0068223D"/>
    <w:rsid w:val="00682E6E"/>
    <w:rsid w:val="006840BF"/>
    <w:rsid w:val="00691CF5"/>
    <w:rsid w:val="0069312F"/>
    <w:rsid w:val="006A370D"/>
    <w:rsid w:val="006A3EED"/>
    <w:rsid w:val="006B0B8E"/>
    <w:rsid w:val="006B1EF4"/>
    <w:rsid w:val="006C59BC"/>
    <w:rsid w:val="006D6F7D"/>
    <w:rsid w:val="006E59CC"/>
    <w:rsid w:val="006E7E66"/>
    <w:rsid w:val="006F4E64"/>
    <w:rsid w:val="006F7A39"/>
    <w:rsid w:val="006F7B0A"/>
    <w:rsid w:val="00715F74"/>
    <w:rsid w:val="00725E66"/>
    <w:rsid w:val="00727CDB"/>
    <w:rsid w:val="0073407F"/>
    <w:rsid w:val="007474B4"/>
    <w:rsid w:val="0075232F"/>
    <w:rsid w:val="007537B0"/>
    <w:rsid w:val="00760557"/>
    <w:rsid w:val="00760758"/>
    <w:rsid w:val="00767CDC"/>
    <w:rsid w:val="00775A1B"/>
    <w:rsid w:val="00781953"/>
    <w:rsid w:val="007838DC"/>
    <w:rsid w:val="00790911"/>
    <w:rsid w:val="00794A26"/>
    <w:rsid w:val="007A08BB"/>
    <w:rsid w:val="007D39FD"/>
    <w:rsid w:val="007E3F69"/>
    <w:rsid w:val="007F479F"/>
    <w:rsid w:val="007F75CA"/>
    <w:rsid w:val="0080197E"/>
    <w:rsid w:val="00820C13"/>
    <w:rsid w:val="00833E7C"/>
    <w:rsid w:val="00835466"/>
    <w:rsid w:val="008427C7"/>
    <w:rsid w:val="008474F2"/>
    <w:rsid w:val="0085067F"/>
    <w:rsid w:val="0086083E"/>
    <w:rsid w:val="00870972"/>
    <w:rsid w:val="00877583"/>
    <w:rsid w:val="00877E50"/>
    <w:rsid w:val="008909A4"/>
    <w:rsid w:val="00894F6A"/>
    <w:rsid w:val="008A0EB2"/>
    <w:rsid w:val="008B063F"/>
    <w:rsid w:val="008B3D1D"/>
    <w:rsid w:val="008C0940"/>
    <w:rsid w:val="008C33AB"/>
    <w:rsid w:val="008C3BAB"/>
    <w:rsid w:val="008C7ED8"/>
    <w:rsid w:val="008D56B1"/>
    <w:rsid w:val="008E1522"/>
    <w:rsid w:val="00903E62"/>
    <w:rsid w:val="00913B5D"/>
    <w:rsid w:val="00922964"/>
    <w:rsid w:val="009252D5"/>
    <w:rsid w:val="009310A9"/>
    <w:rsid w:val="0093602E"/>
    <w:rsid w:val="00945BB6"/>
    <w:rsid w:val="00954DE7"/>
    <w:rsid w:val="009634EC"/>
    <w:rsid w:val="00966F4F"/>
    <w:rsid w:val="009768E6"/>
    <w:rsid w:val="00983485"/>
    <w:rsid w:val="009A00B3"/>
    <w:rsid w:val="009A2ABD"/>
    <w:rsid w:val="009A52DB"/>
    <w:rsid w:val="009B207E"/>
    <w:rsid w:val="009B32F8"/>
    <w:rsid w:val="009B7927"/>
    <w:rsid w:val="009D0F6E"/>
    <w:rsid w:val="009D1FAE"/>
    <w:rsid w:val="009D4EC1"/>
    <w:rsid w:val="009D50D4"/>
    <w:rsid w:val="009D512F"/>
    <w:rsid w:val="009E1F05"/>
    <w:rsid w:val="009E3815"/>
    <w:rsid w:val="009E6B3F"/>
    <w:rsid w:val="00A06194"/>
    <w:rsid w:val="00A16DC7"/>
    <w:rsid w:val="00A21A8C"/>
    <w:rsid w:val="00A320ED"/>
    <w:rsid w:val="00A349F1"/>
    <w:rsid w:val="00A40433"/>
    <w:rsid w:val="00A46B01"/>
    <w:rsid w:val="00A713C1"/>
    <w:rsid w:val="00A745A9"/>
    <w:rsid w:val="00A75220"/>
    <w:rsid w:val="00A75D58"/>
    <w:rsid w:val="00A810B3"/>
    <w:rsid w:val="00A91D4F"/>
    <w:rsid w:val="00A92CB9"/>
    <w:rsid w:val="00AA6957"/>
    <w:rsid w:val="00AB0CBB"/>
    <w:rsid w:val="00AB54BE"/>
    <w:rsid w:val="00AC04C0"/>
    <w:rsid w:val="00AC24F9"/>
    <w:rsid w:val="00AC6001"/>
    <w:rsid w:val="00AC712C"/>
    <w:rsid w:val="00AD0B4A"/>
    <w:rsid w:val="00AD5CB0"/>
    <w:rsid w:val="00AD6B47"/>
    <w:rsid w:val="00AD7B11"/>
    <w:rsid w:val="00B07BD4"/>
    <w:rsid w:val="00B10E9F"/>
    <w:rsid w:val="00B14D85"/>
    <w:rsid w:val="00B251B3"/>
    <w:rsid w:val="00B301D0"/>
    <w:rsid w:val="00B50482"/>
    <w:rsid w:val="00B53B24"/>
    <w:rsid w:val="00B57E0F"/>
    <w:rsid w:val="00B64180"/>
    <w:rsid w:val="00B66115"/>
    <w:rsid w:val="00B75CEF"/>
    <w:rsid w:val="00B83F8B"/>
    <w:rsid w:val="00B9196D"/>
    <w:rsid w:val="00B92430"/>
    <w:rsid w:val="00B952EE"/>
    <w:rsid w:val="00BA1565"/>
    <w:rsid w:val="00BA6306"/>
    <w:rsid w:val="00BA7CCC"/>
    <w:rsid w:val="00BB33F9"/>
    <w:rsid w:val="00BB3F3E"/>
    <w:rsid w:val="00BB678A"/>
    <w:rsid w:val="00BB7234"/>
    <w:rsid w:val="00BC10F5"/>
    <w:rsid w:val="00BC44DF"/>
    <w:rsid w:val="00BC6353"/>
    <w:rsid w:val="00BD1F36"/>
    <w:rsid w:val="00BD3C47"/>
    <w:rsid w:val="00BE1B39"/>
    <w:rsid w:val="00BF1D2C"/>
    <w:rsid w:val="00BF3B1F"/>
    <w:rsid w:val="00BF791A"/>
    <w:rsid w:val="00C06926"/>
    <w:rsid w:val="00C06BEA"/>
    <w:rsid w:val="00C12B7B"/>
    <w:rsid w:val="00C141B1"/>
    <w:rsid w:val="00C23B44"/>
    <w:rsid w:val="00C36E68"/>
    <w:rsid w:val="00C41359"/>
    <w:rsid w:val="00C42806"/>
    <w:rsid w:val="00C42A6F"/>
    <w:rsid w:val="00C44D39"/>
    <w:rsid w:val="00C45509"/>
    <w:rsid w:val="00C47B11"/>
    <w:rsid w:val="00C5392E"/>
    <w:rsid w:val="00C56F0B"/>
    <w:rsid w:val="00C57A99"/>
    <w:rsid w:val="00C61805"/>
    <w:rsid w:val="00C71D34"/>
    <w:rsid w:val="00C76263"/>
    <w:rsid w:val="00CA0F4F"/>
    <w:rsid w:val="00CA759E"/>
    <w:rsid w:val="00CB2BAB"/>
    <w:rsid w:val="00CC1BEF"/>
    <w:rsid w:val="00CD3E6E"/>
    <w:rsid w:val="00CE480A"/>
    <w:rsid w:val="00CF31DE"/>
    <w:rsid w:val="00CF7376"/>
    <w:rsid w:val="00D148A1"/>
    <w:rsid w:val="00D14EB1"/>
    <w:rsid w:val="00D16CA1"/>
    <w:rsid w:val="00D2072E"/>
    <w:rsid w:val="00D233C7"/>
    <w:rsid w:val="00D33D87"/>
    <w:rsid w:val="00D35DB8"/>
    <w:rsid w:val="00D42AA0"/>
    <w:rsid w:val="00D45D84"/>
    <w:rsid w:val="00D460C5"/>
    <w:rsid w:val="00D473D0"/>
    <w:rsid w:val="00D507D5"/>
    <w:rsid w:val="00D5129B"/>
    <w:rsid w:val="00D5430F"/>
    <w:rsid w:val="00D564F1"/>
    <w:rsid w:val="00D63C26"/>
    <w:rsid w:val="00D64FBD"/>
    <w:rsid w:val="00D667C9"/>
    <w:rsid w:val="00D66F53"/>
    <w:rsid w:val="00D70009"/>
    <w:rsid w:val="00D8365B"/>
    <w:rsid w:val="00D92F5C"/>
    <w:rsid w:val="00D94B39"/>
    <w:rsid w:val="00D9542E"/>
    <w:rsid w:val="00DA3C86"/>
    <w:rsid w:val="00DB23BA"/>
    <w:rsid w:val="00DB23E5"/>
    <w:rsid w:val="00DB48F6"/>
    <w:rsid w:val="00DC0D4D"/>
    <w:rsid w:val="00DE50DD"/>
    <w:rsid w:val="00E0249F"/>
    <w:rsid w:val="00E0424E"/>
    <w:rsid w:val="00E0614C"/>
    <w:rsid w:val="00E07978"/>
    <w:rsid w:val="00E11F92"/>
    <w:rsid w:val="00E14F37"/>
    <w:rsid w:val="00E23188"/>
    <w:rsid w:val="00E27B3F"/>
    <w:rsid w:val="00E3022D"/>
    <w:rsid w:val="00E449E4"/>
    <w:rsid w:val="00E46B01"/>
    <w:rsid w:val="00E5733E"/>
    <w:rsid w:val="00E66CFD"/>
    <w:rsid w:val="00E67224"/>
    <w:rsid w:val="00E721EC"/>
    <w:rsid w:val="00E85367"/>
    <w:rsid w:val="00E86601"/>
    <w:rsid w:val="00E86C30"/>
    <w:rsid w:val="00E90791"/>
    <w:rsid w:val="00E90C30"/>
    <w:rsid w:val="00E92999"/>
    <w:rsid w:val="00EA0EA5"/>
    <w:rsid w:val="00EA6E64"/>
    <w:rsid w:val="00EB04D6"/>
    <w:rsid w:val="00EB78D2"/>
    <w:rsid w:val="00ED1A6D"/>
    <w:rsid w:val="00ED2065"/>
    <w:rsid w:val="00EF0C01"/>
    <w:rsid w:val="00F02D3D"/>
    <w:rsid w:val="00F217B1"/>
    <w:rsid w:val="00F2504D"/>
    <w:rsid w:val="00F27895"/>
    <w:rsid w:val="00F3781D"/>
    <w:rsid w:val="00F420E5"/>
    <w:rsid w:val="00F5150F"/>
    <w:rsid w:val="00F65C85"/>
    <w:rsid w:val="00F73DA3"/>
    <w:rsid w:val="00F755FD"/>
    <w:rsid w:val="00F7560C"/>
    <w:rsid w:val="00F86C31"/>
    <w:rsid w:val="00FA3CFC"/>
    <w:rsid w:val="00FA7A28"/>
    <w:rsid w:val="00FB00FA"/>
    <w:rsid w:val="00FB1AF8"/>
    <w:rsid w:val="00FC1C13"/>
    <w:rsid w:val="00FC7B8C"/>
    <w:rsid w:val="00FD4F61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F888-18F8-406A-A1CE-8247337B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12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18</cp:revision>
  <cp:lastPrinted>2020-11-10T11:41:00Z</cp:lastPrinted>
  <dcterms:created xsi:type="dcterms:W3CDTF">2021-05-17T14:47:00Z</dcterms:created>
  <dcterms:modified xsi:type="dcterms:W3CDTF">2021-05-18T12:22:00Z</dcterms:modified>
</cp:coreProperties>
</file>